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B9067" w14:textId="7D5A5B3B" w:rsidR="00424A5A" w:rsidRDefault="006B3EA2">
      <w:r>
        <w:rPr>
          <w:noProof/>
        </w:rPr>
        <w:drawing>
          <wp:anchor distT="0" distB="0" distL="114300" distR="114300" simplePos="0" relativeHeight="251657728" behindDoc="1" locked="0" layoutInCell="1" allowOverlap="1" wp14:anchorId="6BB13B6B" wp14:editId="64D5E90C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FF73B9" w14:textId="77777777" w:rsidR="00424A5A" w:rsidRDefault="00424A5A"/>
    <w:p w14:paraId="40072B71" w14:textId="77777777" w:rsidR="00424A5A" w:rsidRDefault="00424A5A" w:rsidP="00424A5A"/>
    <w:p w14:paraId="6E1A6079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5122093C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04F3EB4F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1C96F82A" w14:textId="6768A83C" w:rsidR="00424A5A" w:rsidRPr="00427B3B" w:rsidRDefault="006B3EA2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43001-140/2024-01</w:t>
            </w:r>
          </w:p>
        </w:tc>
        <w:tc>
          <w:tcPr>
            <w:tcW w:w="1080" w:type="dxa"/>
            <w:vAlign w:val="center"/>
          </w:tcPr>
          <w:p w14:paraId="66BB1B27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30D945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2B009A09" w14:textId="34107330" w:rsidR="00424A5A" w:rsidRPr="00427B3B" w:rsidRDefault="006B3EA2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A-19/24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13B42E86" w14:textId="77777777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14:paraId="21C924F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C9B7C88" w14:textId="3E319B33" w:rsidR="00424A5A" w:rsidRPr="00427B3B" w:rsidRDefault="006B3EA2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05.09.2024</w:t>
            </w:r>
          </w:p>
        </w:tc>
        <w:tc>
          <w:tcPr>
            <w:tcW w:w="1080" w:type="dxa"/>
            <w:vAlign w:val="center"/>
          </w:tcPr>
          <w:p w14:paraId="340549B8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9E9E94A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DA7A6BB" w14:textId="77777777" w:rsidR="00424A5A" w:rsidRPr="00427B3B" w:rsidRDefault="006B3EA2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2431-24-300091/0</w:t>
            </w:r>
          </w:p>
        </w:tc>
      </w:tr>
    </w:tbl>
    <w:p w14:paraId="02699550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2791CE3E" w14:textId="77777777" w:rsidR="00424A5A" w:rsidRDefault="00424A5A"/>
    <w:p w14:paraId="1FA1F280" w14:textId="77777777" w:rsidR="00556816" w:rsidRDefault="00556816">
      <w:pPr>
        <w:rPr>
          <w:sz w:val="22"/>
        </w:rPr>
      </w:pPr>
    </w:p>
    <w:p w14:paraId="22E0D80B" w14:textId="77777777" w:rsidR="00424A5A" w:rsidRPr="00637BE6" w:rsidRDefault="00424A5A">
      <w:pPr>
        <w:rPr>
          <w:sz w:val="22"/>
        </w:rPr>
      </w:pPr>
    </w:p>
    <w:p w14:paraId="26CCD2AC" w14:textId="77777777" w:rsidR="00556816" w:rsidRPr="00637BE6" w:rsidRDefault="00556816">
      <w:pPr>
        <w:rPr>
          <w:sz w:val="22"/>
        </w:rPr>
      </w:pPr>
    </w:p>
    <w:p w14:paraId="1ABADE90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0DF8F822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2353DE36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5270EC87" w14:textId="77777777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14:paraId="63807763" w14:textId="1272058D" w:rsidR="00556816" w:rsidRPr="00F71733" w:rsidRDefault="006B3EA2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Nadgradnja železniških postaj Brezovica in Preserje ter gradnja železniškega postajališča in podvoza Vnanje Gorice s povezovalnimi cestami</w:t>
            </w:r>
          </w:p>
        </w:tc>
      </w:tr>
    </w:tbl>
    <w:p w14:paraId="512ECF88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0BDC821B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2577F64A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06303C5E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0388A091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19118B8A" w14:textId="77777777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14:paraId="7A1DD659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70854AA2" w14:textId="77777777" w:rsidR="006B3EA2" w:rsidRDefault="006B3EA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27047E99" w14:textId="6437E075" w:rsidR="006B3EA2" w:rsidRDefault="006B3EA2" w:rsidP="006B3EA2">
            <w:pPr>
              <w:pStyle w:val="Telobesedila2"/>
              <w:spacing w:before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Spremeni se točka 3.2.3.2, in sicer tretji odstavek razdelka »opombe« tako, da se zdaj glasi:</w:t>
            </w:r>
          </w:p>
          <w:p w14:paraId="4EAACCC2" w14:textId="77777777" w:rsidR="006B3EA2" w:rsidRDefault="006B3EA2" w:rsidP="006B3EA2">
            <w:pPr>
              <w:pStyle w:val="Telobesedila2"/>
              <w:spacing w:before="60"/>
              <w:rPr>
                <w:rFonts w:cs="Arial"/>
                <w:szCs w:val="20"/>
                <w:lang w:eastAsia="sl-SI"/>
              </w:rPr>
            </w:pPr>
          </w:p>
          <w:p w14:paraId="727974FE" w14:textId="77777777" w:rsidR="006B3EA2" w:rsidRDefault="006B3EA2" w:rsidP="006B3EA2">
            <w:pPr>
              <w:pStyle w:val="Telobesedila2"/>
              <w:spacing w:before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»Naročnik bo kot ustrezne upošteval le zaključene reference. Kot datum zaključka reference šteje:</w:t>
            </w:r>
          </w:p>
          <w:p w14:paraId="388A2411" w14:textId="77777777" w:rsidR="006B3EA2" w:rsidRDefault="006B3EA2" w:rsidP="006B3EA2">
            <w:pPr>
              <w:pStyle w:val="Telobesedila2"/>
              <w:spacing w:before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- za kadre pod zaporednimi številkami 1, 2, 3, 4 in 5 datum izdaje potrdila o prevzemu ali enakovrednega potrdila. </w:t>
            </w:r>
          </w:p>
          <w:p w14:paraId="26967A51" w14:textId="77777777" w:rsidR="006B3EA2" w:rsidRDefault="006B3EA2" w:rsidP="006B3EA2">
            <w:pPr>
              <w:pStyle w:val="Telobesedila2"/>
              <w:spacing w:before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 za kader pod zaporedno številko 6 datum prevzemnega zapisnika / enakovrednega dokumenta, s katerim je naročnik referenčnih del prevzel projektno dokumentacijo.«</w:t>
            </w:r>
          </w:p>
          <w:p w14:paraId="75DF3C9B" w14:textId="77777777" w:rsidR="006B3EA2" w:rsidRDefault="006B3EA2" w:rsidP="006B3EA2">
            <w:pPr>
              <w:pStyle w:val="Telobesedila2"/>
              <w:spacing w:before="60"/>
              <w:ind w:left="1004"/>
              <w:rPr>
                <w:rFonts w:cs="Arial"/>
                <w:b/>
                <w:szCs w:val="20"/>
              </w:rPr>
            </w:pPr>
          </w:p>
          <w:p w14:paraId="2B8499EB" w14:textId="65B51F79" w:rsidR="006B3EA2" w:rsidRPr="00F71733" w:rsidRDefault="006B3EA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5122E554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42C4AA32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0DC22279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FA18A" w14:textId="77777777" w:rsidR="006B3EA2" w:rsidRDefault="006B3EA2">
      <w:r>
        <w:separator/>
      </w:r>
    </w:p>
  </w:endnote>
  <w:endnote w:type="continuationSeparator" w:id="0">
    <w:p w14:paraId="474F6132" w14:textId="77777777" w:rsidR="006B3EA2" w:rsidRDefault="006B3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431F5" w14:textId="77777777" w:rsidR="006B3EA2" w:rsidRDefault="006B3EA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F88F1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8E7B2C1" w14:textId="77777777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B05671C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95163D5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26FA0DF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5F7B5138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0BC14EB0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1F46EBC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F157" w14:textId="62F9C9CE" w:rsidR="00A17575" w:rsidRDefault="00A17575" w:rsidP="002507C2">
    <w:pPr>
      <w:pStyle w:val="Noga"/>
      <w:ind w:firstLine="540"/>
    </w:pPr>
    <w:r>
      <w:t xml:space="preserve">  </w:t>
    </w:r>
    <w:r w:rsidR="006B3EA2" w:rsidRPr="00643501">
      <w:rPr>
        <w:noProof/>
      </w:rPr>
      <w:drawing>
        <wp:inline distT="0" distB="0" distL="0" distR="0" wp14:anchorId="039D5B88" wp14:editId="14823A0D">
          <wp:extent cx="539115" cy="42989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B3EA2" w:rsidRPr="00643501">
      <w:rPr>
        <w:noProof/>
      </w:rPr>
      <w:drawing>
        <wp:inline distT="0" distB="0" distL="0" distR="0" wp14:anchorId="46CD19B1" wp14:editId="5931AF5A">
          <wp:extent cx="429895" cy="42989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B3EA2" w:rsidRPr="00CF74F9">
      <w:rPr>
        <w:noProof/>
      </w:rPr>
      <w:drawing>
        <wp:inline distT="0" distB="0" distL="0" distR="0" wp14:anchorId="455F785D" wp14:editId="5CACCA3F">
          <wp:extent cx="2340610" cy="34099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061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66D65911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AECAF" w14:textId="77777777" w:rsidR="006B3EA2" w:rsidRDefault="006B3EA2">
      <w:r>
        <w:separator/>
      </w:r>
    </w:p>
  </w:footnote>
  <w:footnote w:type="continuationSeparator" w:id="0">
    <w:p w14:paraId="64852023" w14:textId="77777777" w:rsidR="006B3EA2" w:rsidRDefault="006B3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AB4D9" w14:textId="77777777" w:rsidR="006B3EA2" w:rsidRDefault="006B3EA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BE399" w14:textId="77777777" w:rsidR="006B3EA2" w:rsidRDefault="006B3EA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49490" w14:textId="77777777" w:rsidR="006B3EA2" w:rsidRDefault="006B3EA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6C8501AD"/>
    <w:multiLevelType w:val="hybridMultilevel"/>
    <w:tmpl w:val="946EA3C6"/>
    <w:lvl w:ilvl="0" w:tplc="31BAF72A">
      <w:start w:val="1"/>
      <w:numFmt w:val="decimal"/>
      <w:lvlText w:val="%1."/>
      <w:lvlJc w:val="left"/>
      <w:pPr>
        <w:ind w:left="1004" w:hanging="360"/>
      </w:pPr>
    </w:lvl>
    <w:lvl w:ilvl="1" w:tplc="04240019">
      <w:start w:val="1"/>
      <w:numFmt w:val="lowerLetter"/>
      <w:lvlText w:val="%2."/>
      <w:lvlJc w:val="left"/>
      <w:pPr>
        <w:ind w:left="1724" w:hanging="360"/>
      </w:pPr>
    </w:lvl>
    <w:lvl w:ilvl="2" w:tplc="0424001B">
      <w:start w:val="1"/>
      <w:numFmt w:val="lowerRoman"/>
      <w:lvlText w:val="%3."/>
      <w:lvlJc w:val="right"/>
      <w:pPr>
        <w:ind w:left="2444" w:hanging="180"/>
      </w:pPr>
    </w:lvl>
    <w:lvl w:ilvl="3" w:tplc="0424000F">
      <w:start w:val="1"/>
      <w:numFmt w:val="decimal"/>
      <w:lvlText w:val="%4."/>
      <w:lvlJc w:val="left"/>
      <w:pPr>
        <w:ind w:left="3164" w:hanging="360"/>
      </w:pPr>
    </w:lvl>
    <w:lvl w:ilvl="4" w:tplc="04240019">
      <w:start w:val="1"/>
      <w:numFmt w:val="lowerLetter"/>
      <w:lvlText w:val="%5."/>
      <w:lvlJc w:val="left"/>
      <w:pPr>
        <w:ind w:left="3884" w:hanging="360"/>
      </w:pPr>
    </w:lvl>
    <w:lvl w:ilvl="5" w:tplc="0424001B">
      <w:start w:val="1"/>
      <w:numFmt w:val="lowerRoman"/>
      <w:lvlText w:val="%6."/>
      <w:lvlJc w:val="right"/>
      <w:pPr>
        <w:ind w:left="4604" w:hanging="180"/>
      </w:pPr>
    </w:lvl>
    <w:lvl w:ilvl="6" w:tplc="0424000F">
      <w:start w:val="1"/>
      <w:numFmt w:val="decimal"/>
      <w:lvlText w:val="%7."/>
      <w:lvlJc w:val="left"/>
      <w:pPr>
        <w:ind w:left="5324" w:hanging="360"/>
      </w:pPr>
    </w:lvl>
    <w:lvl w:ilvl="7" w:tplc="04240019">
      <w:start w:val="1"/>
      <w:numFmt w:val="lowerLetter"/>
      <w:lvlText w:val="%8."/>
      <w:lvlJc w:val="left"/>
      <w:pPr>
        <w:ind w:left="6044" w:hanging="360"/>
      </w:pPr>
    </w:lvl>
    <w:lvl w:ilvl="8" w:tplc="0424001B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7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EA2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6B3EA2"/>
    <w:rsid w:val="00886791"/>
    <w:rsid w:val="008F314A"/>
    <w:rsid w:val="00A05C73"/>
    <w:rsid w:val="00A17575"/>
    <w:rsid w:val="00A6626B"/>
    <w:rsid w:val="00AB6E6C"/>
    <w:rsid w:val="00B05C73"/>
    <w:rsid w:val="00BA38BA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DD7EA4"/>
  <w15:chartTrackingRefBased/>
  <w15:docId w15:val="{4AF84130-3940-4F98-AC72-D8024E327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4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Administrator</dc:creator>
  <cp:keywords/>
  <dc:description/>
  <cp:lastModifiedBy>Administrator</cp:lastModifiedBy>
  <cp:revision>1</cp:revision>
  <cp:lastPrinted>2008-09-04T08:55:00Z</cp:lastPrinted>
  <dcterms:created xsi:type="dcterms:W3CDTF">2024-09-05T11:56:00Z</dcterms:created>
  <dcterms:modified xsi:type="dcterms:W3CDTF">2024-09-05T11:56:00Z</dcterms:modified>
</cp:coreProperties>
</file>